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8B5055" w14:textId="77777777" w:rsidR="006073B6" w:rsidRDefault="006073B6" w:rsidP="00607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ROBERDS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fl.1482-3)</w:t>
      </w:r>
    </w:p>
    <w:p w14:paraId="56958154" w14:textId="77777777" w:rsidR="006073B6" w:rsidRDefault="006073B6" w:rsidP="00607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Armiger.</w:t>
      </w:r>
    </w:p>
    <w:p w14:paraId="408F530D" w14:textId="77777777" w:rsidR="006073B6" w:rsidRDefault="006073B6" w:rsidP="006073B6">
      <w:pPr>
        <w:pStyle w:val="NoSpacing"/>
        <w:rPr>
          <w:rFonts w:cs="Times New Roman"/>
          <w:szCs w:val="24"/>
        </w:rPr>
      </w:pPr>
    </w:p>
    <w:p w14:paraId="5571E3E7" w14:textId="77777777" w:rsidR="006073B6" w:rsidRDefault="006073B6" w:rsidP="006073B6">
      <w:pPr>
        <w:pStyle w:val="NoSpacing"/>
        <w:rPr>
          <w:rFonts w:cs="Times New Roman"/>
          <w:szCs w:val="24"/>
        </w:rPr>
      </w:pPr>
    </w:p>
    <w:p w14:paraId="0D40E804" w14:textId="77777777" w:rsidR="006073B6" w:rsidRDefault="006073B6" w:rsidP="00607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1482-3</w:t>
      </w:r>
      <w:r>
        <w:rPr>
          <w:rFonts w:cs="Times New Roman"/>
          <w:szCs w:val="24"/>
        </w:rPr>
        <w:tab/>
        <w:t>He entered the Merchant Gild.</w:t>
      </w:r>
    </w:p>
    <w:p w14:paraId="0E11A5CB" w14:textId="77777777" w:rsidR="006073B6" w:rsidRDefault="006073B6" w:rsidP="00607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56120309" w14:textId="77777777" w:rsidR="006073B6" w:rsidRDefault="006073B6" w:rsidP="006073B6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p.465)</w:t>
      </w:r>
    </w:p>
    <w:p w14:paraId="0C0B4325" w14:textId="77777777" w:rsidR="006073B6" w:rsidRDefault="006073B6" w:rsidP="006073B6">
      <w:pPr>
        <w:pStyle w:val="NoSpacing"/>
        <w:rPr>
          <w:rFonts w:cs="Times New Roman"/>
          <w:szCs w:val="24"/>
        </w:rPr>
      </w:pPr>
    </w:p>
    <w:p w14:paraId="271B91DF" w14:textId="77777777" w:rsidR="006073B6" w:rsidRDefault="006073B6" w:rsidP="006073B6">
      <w:pPr>
        <w:pStyle w:val="NoSpacing"/>
        <w:rPr>
          <w:rFonts w:cs="Times New Roman"/>
          <w:szCs w:val="24"/>
        </w:rPr>
      </w:pPr>
    </w:p>
    <w:p w14:paraId="67B7F106" w14:textId="77777777" w:rsidR="006073B6" w:rsidRDefault="006073B6" w:rsidP="006073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June 2024</w:t>
      </w:r>
    </w:p>
    <w:p w14:paraId="2A7785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E6E024" w14:textId="77777777" w:rsidR="006073B6" w:rsidRDefault="006073B6" w:rsidP="009139A6">
      <w:r>
        <w:separator/>
      </w:r>
    </w:p>
  </w:endnote>
  <w:endnote w:type="continuationSeparator" w:id="0">
    <w:p w14:paraId="56BC5C4E" w14:textId="77777777" w:rsidR="006073B6" w:rsidRDefault="006073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E50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251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8A8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9205F6" w14:textId="77777777" w:rsidR="006073B6" w:rsidRDefault="006073B6" w:rsidP="009139A6">
      <w:r>
        <w:separator/>
      </w:r>
    </w:p>
  </w:footnote>
  <w:footnote w:type="continuationSeparator" w:id="0">
    <w:p w14:paraId="297F4A14" w14:textId="77777777" w:rsidR="006073B6" w:rsidRDefault="006073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847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B2F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A8A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3B6"/>
    <w:rsid w:val="000666E0"/>
    <w:rsid w:val="002510B7"/>
    <w:rsid w:val="00270799"/>
    <w:rsid w:val="005C130B"/>
    <w:rsid w:val="006073B6"/>
    <w:rsid w:val="00826F5C"/>
    <w:rsid w:val="009139A6"/>
    <w:rsid w:val="009411C2"/>
    <w:rsid w:val="009448BB"/>
    <w:rsid w:val="00947624"/>
    <w:rsid w:val="00A3176C"/>
    <w:rsid w:val="00AA51E2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46854"/>
  <w15:chartTrackingRefBased/>
  <w15:docId w15:val="{34FD2174-CDB6-42DA-8D73-FE19C1FB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2024-06-27T11:13:00Z</dcterms:created>
  <dcterms:modified xsi:type="dcterms:W3CDTF">2024-06-27T11:13:00Z</dcterms:modified>
</cp:coreProperties>
</file>